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08fbec4" w14:textId="08fbec4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D45E6">
        <w:t>13</w:t>
      </w:r>
      <w:r w:rsidRPr="002C1CDD">
        <w:t>. St-</w:t>
      </w:r>
      <w:r w:rsidR="004D45E6">
        <w:t>1045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D45E6">
        <w:t>13</w:t>
      </w:r>
      <w:r w:rsidRPr="002C1CDD">
        <w:t>. St-</w:t>
      </w:r>
      <w:r w:rsidR="004D45E6">
        <w:t>1045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4D45E6" w:rsidP="004D45E6" w:rsidRDefault="004D45E6">
      <w:pPr>
        <w:ind w:firstLine="708"/>
      </w:pPr>
      <w:r>
        <w:t>PERFECTUS PRODAJA jednostavno društvo s ograničenom odgovornošću za trgovinu i usluge u likvidaciji, II desni odvojak 1 A</w:t>
      </w:r>
      <w:r>
        <w:t>, 44000 Sisak, OIB: 43028521063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4D45E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4D45E6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45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45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45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45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45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591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St-1045/2021</izvorni_sadrzaj>
    <derivirana_varijabla naziv="DomainObject.Predmet.OznakaBroj_1">St-1045/2021</derivirana_varijabla>
  </DomainObject.Predmet.OznakaBroj>
  <DomainObject.Predmet.OznakaBrojOptuznogAkta>
    <izvorni_sadrzaj>04-06-21-2170</izvorni_sadrzaj>
    <derivirana_varijabla naziv="DomainObject.Predmet.OznakaBrojOptuznogAkta_1">04-06-21-2170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PERFECTUS PRODAJA jednostavno društvo s ograničenom odgovornošću za trgovinu i usluge u likvidaciji</izvorni_sadrzaj>
    <derivirana_varijabla naziv="DomainObject.Predmet.ProtustrankaFormated_1">  PERFECTUS PRODAJA jednostavno društvo s ograničenom odgovornošću za trgovinu i usluge u likvidaciji</derivirana_varijabla>
  </DomainObject.Predmet.ProtustrankaFormated>
  <DomainObject.Predmet.ProtustrankaFormatedOIB>
    <izvorni_sadrzaj>  PERFECTUS PRODAJA jednostavno društvo s ograničenom odgovornošću za trgovinu i usluge u likvidaciji, OIB 43028521063</izvorni_sadrzaj>
    <derivirana_varijabla naziv="DomainObject.Predmet.ProtustrankaFormatedOIB_1">  PERFECTUS PRODAJA jednostavno društvo s ograničenom odgovornošću za trgovinu i usluge u likvidaciji, OIB 43028521063</derivirana_varijabla>
  </DomainObject.Predmet.ProtustrankaFormatedOIB>
  <DomainObject.Predmet.ProtustrankaFormatedWithAdress>
    <izvorni_sadrzaj> PERFECTUS PRODAJA jednostavno društvo s ograničenom odgovornošću za trgovinu i usluge u likvidaciji, II desni odvojak 1 A, 44000 Odra Sisačka</izvorni_sadrzaj>
    <derivirana_varijabla naziv="DomainObject.Predmet.ProtustrankaFormatedWithAdress_1"> PERFECTUS PRODAJA jednostavno društvo s ograničenom odgovornošću za trgovinu i usluge u likvidaciji, II desni odvojak 1 A, 44000 Odra Sisačka</derivirana_varijabla>
  </DomainObject.Predmet.ProtustrankaFormatedWithAdress>
  <DomainObject.Predmet.ProtustrankaFormatedWithAdressOIB>
    <izvorni_sadrzaj> PERFECTUS PRODAJA jednostavno društvo s ograničenom odgovornošću za trgovinu i usluge u likvidaciji, OIB 43028521063, II desni odvojak 1 A, 44000 Odra Sisačka</izvorni_sadrzaj>
    <derivirana_varijabla naziv="DomainObject.Predmet.ProtustrankaFormatedWithAdressOIB_1"> PERFECTUS PRODAJA jednostavno društvo s ograničenom odgovornošću za trgovinu i usluge u likvidaciji, OIB 43028521063, II desni odvojak 1 A, 44000 Odra Sisačka</derivirana_varijabla>
  </DomainObject.Predmet.ProtustrankaFormatedWithAdressOIB>
  <DomainObject.Predmet.ProtustrankaWithAdress>
    <izvorni_sadrzaj>PERFECTUS PRODAJA jednostavno društvo s ograničenom odgovornošću za trgovinu i usluge u likvidaciji II desni odvojak 1 A, 44000 Odra Sisačka</izvorni_sadrzaj>
    <derivirana_varijabla naziv="DomainObject.Predmet.ProtustrankaWithAdress_1">PERFECTUS PRODAJA jednostavno društvo s ograničenom odgovornošću za trgovinu i usluge u likvidaciji II desni odvojak 1 A, 44000 Odra Sisačka</derivirana_varijabla>
  </DomainObject.Predmet.ProtustrankaWithAdress>
  <DomainObject.Predmet.ProtustrankaWithAdressOIB>
    <izvorni_sadrzaj>PERFECTUS PRODAJA jednostavno društvo s ograničenom odgovornošću za trgovinu i usluge u likvidaciji, OIB 43028521063, II desni odvojak 1 A, 44000 Odra Sisačka</izvorni_sadrzaj>
    <derivirana_varijabla naziv="DomainObject.Predmet.ProtustrankaWithAdressOIB_1">PERFECTUS PRODAJA jednostavno društvo s ograničenom odgovornošću za trgovinu i usluge u likvidaciji, OIB 43028521063, II desni odvojak 1 A, 44000 Odra Sisačka</derivirana_varijabla>
  </DomainObject.Predmet.ProtustrankaWithAdressOIB>
  <DomainObject.Predmet.ProtustrankaNazivFormated>
    <izvorni_sadrzaj>PERFECTUS PRODAJA jednostavno društvo s ograničenom odgovornošću za trgovinu i usluge u likvidaciji</izvorni_sadrzaj>
    <derivirana_varijabla naziv="DomainObject.Predmet.ProtustrankaNazivFormated_1">PERFECTUS PRODAJA jednostavno društvo s ograničenom odgovornošću za trgovinu i usluge u likvidaciji</derivirana_varijabla>
  </DomainObject.Predmet.ProtustrankaNazivFormated>
  <DomainObject.Predmet.ProtustrankaNazivFormatedOIB>
    <izvorni_sadrzaj>PERFECTUS PRODAJA jednostavno društvo s ograničenom odgovornošću za trgovinu i usluge u likvidaciji, OIB 43028521063</izvorni_sadrzaj>
    <derivirana_varijabla naziv="DomainObject.Predmet.ProtustrankaNazivFormatedOIB_1">PERFECTUS PRODAJA jednostavno društvo s ograničenom odgovornošću za trgovinu i usluge u likvidaciji, OIB 43028521063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PERFECTUS PRODAJA jednostavno društvo s ograničenom odgovornošću za trgovinu i usluge u likvidaciji</item>
    </izvorni_sadrzaj>
    <derivirana_varijabla naziv="DomainObject.Predmet.ProtuStrankaListFormated_1">
      <item>PERFECTUS PRODAJA jednostavno društvo s ograničenom odgovornošću za trgovinu i usluge u likvidaciji</item>
    </derivirana_varijabla>
  </DomainObject.Predmet.ProtuStrankaListFormated>
  <DomainObject.Predmet.ProtuStrankaListFormatedOIB>
    <izvorni_sadrzaj>
      <item>PERFECTUS PRODAJA jednostavno društvo s ograničenom odgovornošću za trgovinu i usluge u likvidaciji, OIB 43028521063</item>
    </izvorni_sadrzaj>
    <derivirana_varijabla naziv="DomainObject.Predmet.ProtuStrankaListFormatedOIB_1">
      <item>PERFECTUS PRODAJA jednostavno društvo s ograničenom odgovornošću za trgovinu i usluge u likvidaciji, OIB 43028521063</item>
    </derivirana_varijabla>
  </DomainObject.Predmet.ProtuStrankaListFormatedOIB>
  <DomainObject.Predmet.ProtuStrankaListFormatedWithAdress>
    <izvorni_sadrzaj>
      <item>PERFECTUS PRODAJA jednostavno društvo s ograničenom odgovornošću za trgovinu i usluge u likvidaciji, II desni odvojak 1 A, 44000 Odra Sisačka</item>
    </izvorni_sadrzaj>
    <derivirana_varijabla naziv="DomainObject.Predmet.ProtuStrankaListFormatedWithAdress_1">
      <item>PERFECTUS PRODAJA jednostavno društvo s ograničenom odgovornošću za trgovinu i usluge u likvidaciji, II desni odvojak 1 A, 44000 Odra Sisačka</item>
    </derivirana_varijabla>
  </DomainObject.Predmet.ProtuStrankaListFormatedWithAdress>
  <DomainObject.Predmet.ProtuStrankaListFormatedWithAdressOIB>
    <izvorni_sadrzaj>
      <item>PERFECTUS PRODAJA jednostavno društvo s ograničenom odgovornošću za trgovinu i usluge u likvidaciji, OIB 43028521063, II desni odvojak 1 A, 44000 Odra Sisačka</item>
    </izvorni_sadrzaj>
    <derivirana_varijabla naziv="DomainObject.Predmet.ProtuStrankaListFormatedWithAdressOIB_1">
      <item>PERFECTUS PRODAJA jednostavno društvo s ograničenom odgovornošću za trgovinu i usluge u likvidaciji, OIB 43028521063, II desni odvojak 1 A, 44000 Odra Sisačka</item>
    </derivirana_varijabla>
  </DomainObject.Predmet.ProtuStrankaListFormatedWithAdressOIB>
  <DomainObject.Predmet.ProtuStrankaListNazivFormated>
    <izvorni_sadrzaj>
      <item>PERFECTUS PRODAJA jednostavno društvo s ograničenom odgovornošću za trgovinu i usluge u likvidaciji</item>
    </izvorni_sadrzaj>
    <derivirana_varijabla naziv="DomainObject.Predmet.ProtuStrankaListNazivFormated_1">
      <item>PERFECTUS PRODAJA jednostavno društvo s ograničenom odgovornošću za trgovinu i usluge u likvidaciji</item>
    </derivirana_varijabla>
  </DomainObject.Predmet.ProtuStrankaListNazivFormated>
  <DomainObject.Predmet.ProtuStrankaListNazivFormatedOIB>
    <izvorni_sadrzaj>
      <item>PERFECTUS PRODAJA jednostavno društvo s ograničenom odgovornošću za trgovinu i usluge u likvidaciji, OIB 43028521063</item>
    </izvorni_sadrzaj>
    <derivirana_varijabla naziv="DomainObject.Predmet.ProtuStrankaListNazivFormatedOIB_1">
      <item>PERFECTUS PRODAJA jednostavno društvo s ograničenom odgovornošću za trgovinu i usluge u likvidaciji, OIB 43028521063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PERFECTUS PRODAJA jednostavno društvo s ograničenom odgovornošću za trgovinu i usluge u likvidaciji</izvorni_sadrzaj>
    <derivirana_varijabla naziv="DomainObject.Predmet.ProtustrankaIDrugi_1">PERFECTUS PRODAJA jednostavno društvo s ograničenom odgovornošću za trgovinu i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PERFECTUS PRODAJA jednostavno društvo s ograničenom odgovornošću za trgovinu i usluge u likvidaciji, OIB 43028521063, II desni odvojak 1 A, 44000 Odra Sisačka</izvorni_sadrzaj>
    <derivirana_varijabla naziv="DomainObject.Predmet.ProtustrankaIDrugiAdressOIB_1">PERFECTUS PRODAJA jednostavno društvo s ograničenom odgovornošću za trgovinu i usluge u likvidaciji, OIB 43028521063, II desni odvojak 1 A,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PERFECTUS PRODAJA jednostavno društvo s ograničenom odgovornošću za trgovinu i usluge u likvidaciji</item>
      <item>Financijska agencija</item>
    </izvorni_sadrzaj>
    <derivirana_varijabla naziv="DomainObject.Predmet.SudioniciListNaziv_1">
      <item>PERFECTUS PRODAJA jednostavno društvo s ograničenom odgovornošću za trgovinu i usluge u likvidaciji</item>
      <item>Financijska agencija</item>
    </derivirana_varijabla>
  </DomainObject.Predmet.SudioniciListNaziv>
  <DomainObject.Predmet.SudioniciListAdressOIB>
    <izvorni_sadrzaj>
      <item>PERFECTUS PRODAJA jednostavno društvo s ograničenom odgovornošću za trgovinu i usluge u likvidaciji, OIB 43028521063, II desni odvojak 1 A,44000 Odra Sisačka</item>
      <item>Financijska agencija, OIB 85821130368, TRG SVIBANJSKIH ŽRTAVA 1995. 1,10000 Zagreb</item>
    </izvorni_sadrzaj>
    <derivirana_varijabla naziv="DomainObject.Predmet.SudioniciListAdressOIB_1">
      <item>PERFECTUS PRODAJA jednostavno društvo s ograničenom odgovornošću za trgovinu i usluge u likvidaciji, OIB 43028521063, II desni odvojak 1 A,44000 Odra Sisačka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43028521063</item>
      <item>, OIB 85821130368</item>
    </izvorni_sadrzaj>
    <derivirana_varijabla naziv="DomainObject.Predmet.SudioniciListNazivOIB_1">
      <item>, OIB 43028521063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856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2021-04-21T09:34:00Z</cp:lastPrinted>
  <dcterms:modified xmlns:xsi="http://www.w3.org/2001/XMLSchema-instance" xsi:type="dcterms:W3CDTF">2021-04-21T09:34:00Z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